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3535743F" w:rsidR="00EF36D5" w:rsidRPr="00966648" w:rsidRDefault="00E1074A" w:rsidP="00E1074A">
            <w:pPr>
              <w:pStyle w:val="JNCCRef"/>
            </w:pPr>
            <w:r>
              <w:t xml:space="preserve">            </w:t>
            </w:r>
            <w:r w:rsidR="00EF36D5" w:rsidRPr="00966648">
              <w:t xml:space="preserve">Our reference: </w:t>
            </w:r>
            <w:r w:rsidR="00077D7A" w:rsidRPr="00077D7A">
              <w:t>C21-0257-1617</w:t>
            </w:r>
          </w:p>
          <w:p w14:paraId="0ACE7E2A" w14:textId="2ECA8433" w:rsidR="00445887" w:rsidRDefault="00445887" w:rsidP="00445887">
            <w:pPr>
              <w:pStyle w:val="JNCCRef"/>
              <w:ind w:left="1421"/>
            </w:pPr>
          </w:p>
          <w:p w14:paraId="337CF6E2" w14:textId="774704F4" w:rsidR="00EF36D5" w:rsidRPr="00966648" w:rsidRDefault="00E1074A" w:rsidP="00EF36D5">
            <w:pPr>
              <w:pStyle w:val="JNCCRef"/>
            </w:pPr>
            <w:r>
              <w:t xml:space="preserve">                              </w:t>
            </w:r>
            <w:r w:rsidR="00FA5654">
              <w:t xml:space="preserve"> </w:t>
            </w:r>
            <w:r w:rsidR="00092005">
              <w:t xml:space="preserve">      5 January 2022</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41E600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077D7A" w:rsidRPr="00726F4B">
        <w:rPr>
          <w:b/>
          <w:bCs/>
        </w:rPr>
        <w:t>C21-0257-1617</w:t>
      </w:r>
    </w:p>
    <w:p w14:paraId="70679C30" w14:textId="1F0CDC46"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077D7A" w:rsidRPr="001369C3">
        <w:rPr>
          <w:b/>
          <w:iCs/>
        </w:rPr>
        <w:t xml:space="preserve">FeAST </w:t>
      </w:r>
      <w:r w:rsidR="00077D7A" w:rsidRPr="001369C3">
        <w:rPr>
          <w:b/>
          <w:bCs/>
          <w:iCs/>
        </w:rPr>
        <w:t xml:space="preserve">Replacement </w:t>
      </w:r>
      <w:r w:rsidR="00077D7A" w:rsidRPr="001369C3">
        <w:rPr>
          <w:b/>
          <w:iCs/>
        </w:rPr>
        <w:t>Requirements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DED96DF"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092005">
        <w:rPr>
          <w:rFonts w:eastAsia="Calibri" w:cs="Arial"/>
          <w:b/>
          <w:szCs w:val="22"/>
          <w:lang w:eastAsia="en-US"/>
        </w:rPr>
        <w:t>Tuesday 25 January</w:t>
      </w:r>
      <w:r w:rsidRPr="00E1074A">
        <w:rPr>
          <w:rFonts w:eastAsia="Calibri" w:cs="Arial"/>
          <w:b/>
          <w:szCs w:val="22"/>
          <w:lang w:eastAsia="en-US"/>
        </w:rPr>
        <w:t xml:space="preserve"> 202</w:t>
      </w:r>
      <w:r w:rsidR="00092005">
        <w:rPr>
          <w:rFonts w:eastAsia="Calibri" w:cs="Arial"/>
          <w:b/>
          <w:szCs w:val="22"/>
          <w:lang w:eastAsia="en-US"/>
        </w:rPr>
        <w:t>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BE93A1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F5587F" w:rsidRPr="00726F4B">
        <w:rPr>
          <w:b/>
          <w:bCs/>
        </w:rPr>
        <w:t>C21-0257-1617</w:t>
      </w:r>
    </w:p>
    <w:p w14:paraId="315FC539" w14:textId="586AB317" w:rsidR="00F5587F" w:rsidRDefault="00F5587F" w:rsidP="00E1074A">
      <w:pPr>
        <w:tabs>
          <w:tab w:val="left" w:pos="-720"/>
          <w:tab w:val="left" w:pos="720"/>
          <w:tab w:val="left" w:pos="1440"/>
          <w:tab w:val="left" w:pos="2160"/>
          <w:tab w:val="left" w:pos="2520"/>
          <w:tab w:val="left" w:pos="3420"/>
          <w:tab w:val="right" w:pos="8910"/>
        </w:tabs>
        <w:spacing w:before="0" w:after="0"/>
        <w:jc w:val="both"/>
        <w:rPr>
          <w:b/>
          <w:i/>
        </w:rPr>
      </w:pPr>
      <w:r w:rsidRPr="00E1074A">
        <w:rPr>
          <w:rFonts w:eastAsia="Calibri" w:cs="Arial"/>
          <w:b/>
          <w:szCs w:val="22"/>
          <w:lang w:eastAsia="en-US"/>
        </w:rPr>
        <w:t>TITLE:</w:t>
      </w:r>
      <w:r w:rsidRPr="00E1074A">
        <w:rPr>
          <w:rFonts w:eastAsia="Calibri" w:cs="Arial"/>
          <w:b/>
          <w:szCs w:val="24"/>
          <w:lang w:eastAsia="en-US"/>
        </w:rPr>
        <w:t xml:space="preserve"> </w:t>
      </w:r>
      <w:r w:rsidRPr="001369C3">
        <w:rPr>
          <w:b/>
          <w:iCs/>
        </w:rPr>
        <w:t xml:space="preserve">FeAST </w:t>
      </w:r>
      <w:r w:rsidRPr="001369C3">
        <w:rPr>
          <w:b/>
          <w:bCs/>
          <w:iCs/>
        </w:rPr>
        <w:t xml:space="preserve">Replacement </w:t>
      </w:r>
      <w:r w:rsidRPr="001369C3">
        <w:rPr>
          <w:b/>
          <w:iCs/>
        </w:rPr>
        <w:t>Requirements</w:t>
      </w:r>
    </w:p>
    <w:p w14:paraId="0851AEFF" w14:textId="5A81672B"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092005"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77D7A"/>
    <w:rsid w:val="00092005"/>
    <w:rsid w:val="0011071C"/>
    <w:rsid w:val="001369C3"/>
    <w:rsid w:val="0013782E"/>
    <w:rsid w:val="00151121"/>
    <w:rsid w:val="002764D9"/>
    <w:rsid w:val="00323C83"/>
    <w:rsid w:val="003B7C5C"/>
    <w:rsid w:val="003E216F"/>
    <w:rsid w:val="004038DD"/>
    <w:rsid w:val="00440AE9"/>
    <w:rsid w:val="00445887"/>
    <w:rsid w:val="004B5E2F"/>
    <w:rsid w:val="004F0CEC"/>
    <w:rsid w:val="0055499E"/>
    <w:rsid w:val="005A0CF7"/>
    <w:rsid w:val="007042E3"/>
    <w:rsid w:val="008E4E2B"/>
    <w:rsid w:val="0090375D"/>
    <w:rsid w:val="00940BED"/>
    <w:rsid w:val="00984FC6"/>
    <w:rsid w:val="00A3580C"/>
    <w:rsid w:val="00A4341C"/>
    <w:rsid w:val="00A705C1"/>
    <w:rsid w:val="00AD0D8F"/>
    <w:rsid w:val="00B07A3B"/>
    <w:rsid w:val="00D072D7"/>
    <w:rsid w:val="00D459DB"/>
    <w:rsid w:val="00DC2D79"/>
    <w:rsid w:val="00E00B0C"/>
    <w:rsid w:val="00E1074A"/>
    <w:rsid w:val="00E63871"/>
    <w:rsid w:val="00EB3E54"/>
    <w:rsid w:val="00EF36D5"/>
    <w:rsid w:val="00F06F4E"/>
    <w:rsid w:val="00F5587F"/>
    <w:rsid w:val="00FA5654"/>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53</TotalTime>
  <Pages>3</Pages>
  <Words>586</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3986</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12</cp:revision>
  <cp:lastPrinted>2010-03-31T15:15:00Z</cp:lastPrinted>
  <dcterms:created xsi:type="dcterms:W3CDTF">2021-11-11T19:09:00Z</dcterms:created>
  <dcterms:modified xsi:type="dcterms:W3CDTF">2022-01-05T13:13:00Z</dcterms:modified>
</cp:coreProperties>
</file>